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E4" w:rsidRPr="003665BE" w:rsidRDefault="005A59E4" w:rsidP="005A7773">
      <w:pPr>
        <w:spacing w:after="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65BE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Rezultate </w:t>
      </w:r>
    </w:p>
    <w:p w:rsidR="005A59E4" w:rsidRPr="003665BE" w:rsidRDefault="005A59E4" w:rsidP="005A7773">
      <w:pPr>
        <w:spacing w:after="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65BE">
        <w:rPr>
          <w:rFonts w:ascii="Times New Roman" w:hAnsi="Times New Roman" w:cs="Times New Roman"/>
          <w:b/>
          <w:bCs/>
          <w:sz w:val="24"/>
          <w:szCs w:val="24"/>
          <w:lang w:val="ro-RO"/>
        </w:rPr>
        <w:t>Olimpiada de fizică - etapa locală</w:t>
      </w:r>
    </w:p>
    <w:p w:rsidR="005A59E4" w:rsidRPr="003665BE" w:rsidRDefault="005A59E4" w:rsidP="005A7773">
      <w:pPr>
        <w:spacing w:after="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665BE">
        <w:rPr>
          <w:rFonts w:ascii="Times New Roman" w:hAnsi="Times New Roman" w:cs="Times New Roman"/>
          <w:b/>
          <w:bCs/>
          <w:sz w:val="24"/>
          <w:szCs w:val="24"/>
          <w:lang w:val="ro-RO"/>
        </w:rPr>
        <w:t>24 ianuarie 2015</w:t>
      </w:r>
    </w:p>
    <w:p w:rsidR="005A59E4" w:rsidRDefault="005A59E4" w:rsidP="008E0460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5A59E4" w:rsidRPr="003665BE" w:rsidRDefault="005A59E4" w:rsidP="008E0460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tbl>
      <w:tblPr>
        <w:tblW w:w="14060" w:type="dxa"/>
        <w:tblInd w:w="-106" w:type="dxa"/>
        <w:tblLook w:val="00A0"/>
      </w:tblPr>
      <w:tblGrid>
        <w:gridCol w:w="647"/>
        <w:gridCol w:w="2970"/>
        <w:gridCol w:w="3518"/>
        <w:gridCol w:w="879"/>
        <w:gridCol w:w="1459"/>
        <w:gridCol w:w="1097"/>
        <w:gridCol w:w="1260"/>
        <w:gridCol w:w="1170"/>
        <w:gridCol w:w="1060"/>
      </w:tblGrid>
      <w:tr w:rsidR="005A59E4" w:rsidRPr="004A0FC3">
        <w:trPr>
          <w:trHeight w:val="57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Nr. crt.</w:t>
            </w: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Nume si prenume</w:t>
            </w:r>
          </w:p>
        </w:tc>
        <w:tc>
          <w:tcPr>
            <w:tcW w:w="3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Unitatea de învăţământ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Clasa</w:t>
            </w: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59E4" w:rsidRPr="003665BE" w:rsidRDefault="005A59E4" w:rsidP="008E0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Profesor îndrumător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Subiectul I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Subiectul II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Subiectul III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lang w:val="ro-RO"/>
              </w:rPr>
              <w:t>TOTAL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Herman A. Ioana-Teodora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25,25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Chirică M.D.  Paula Maria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8,25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24,25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Florea F.I.  Flaviu Cătălin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8,75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23,25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Fîntînă D. Vlad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23,00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Colţatu T.D. Bianca Ioana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8,50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22,75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Munteanu A.D. Denis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22,00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Spătăriuc C.I. Cristian Manuel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8,00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19,50</w:t>
            </w:r>
          </w:p>
        </w:tc>
      </w:tr>
      <w:tr w:rsidR="005A59E4" w:rsidRPr="004A0FC3">
        <w:trPr>
          <w:trHeight w:val="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Văduva D. Debora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</w:t>
            </w:r>
          </w:p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Şc. Gimnazială Nr.7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Cânda Letiţia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19,25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Popa V. Andrei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16,00</w:t>
            </w:r>
          </w:p>
        </w:tc>
      </w:tr>
      <w:tr w:rsidR="005A59E4" w:rsidRPr="004A0FC3">
        <w:trPr>
          <w:trHeight w:val="44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Bucur L. Emanuel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Perpegel Maria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15,50</w:t>
            </w:r>
          </w:p>
        </w:tc>
      </w:tr>
      <w:tr w:rsidR="005A59E4" w:rsidRPr="004A0FC3">
        <w:trPr>
          <w:trHeight w:val="503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Marchiş M. Octavian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Perpegel Maria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15,50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Fazekas M. Karla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15,25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Bozan D. Denis-Andrei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14,00</w:t>
            </w:r>
          </w:p>
        </w:tc>
      </w:tr>
      <w:tr w:rsidR="005A59E4" w:rsidRPr="004A0FC3">
        <w:trPr>
          <w:trHeight w:val="315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Scorobete D.M. Cozmina Denisa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Galea Liliana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14,00</w:t>
            </w:r>
          </w:p>
        </w:tc>
      </w:tr>
      <w:tr w:rsidR="005A59E4" w:rsidRPr="004A0FC3">
        <w:trPr>
          <w:trHeight w:val="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Mutu M. Miruna Ana Maria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</w:t>
            </w:r>
          </w:p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Şc. Gimnazială Nr.7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Cânda Letiţia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12,75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16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Szekrenyes I. Benjamin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Tehnic „Matei Corvin”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Kofity Magdalena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12,50</w:t>
            </w:r>
          </w:p>
        </w:tc>
      </w:tr>
      <w:tr w:rsidR="005A59E4" w:rsidRPr="004A0FC3">
        <w:trPr>
          <w:trHeight w:val="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17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Susanyi V. Harald-Alexandru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Perpegel Maria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12,00</w:t>
            </w:r>
          </w:p>
        </w:tc>
      </w:tr>
      <w:tr w:rsidR="005A59E4" w:rsidRPr="004A0FC3">
        <w:trPr>
          <w:trHeight w:val="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18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Mareş C. M. Alyssa-Maria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Perpegel Maria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11,75</w:t>
            </w:r>
          </w:p>
        </w:tc>
      </w:tr>
      <w:tr w:rsidR="005A59E4" w:rsidRPr="004A0FC3">
        <w:trPr>
          <w:trHeight w:val="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19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Muntiu I. A. Ioan-Lucian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Perpegel Maria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11,75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20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Teodoru M.  Andrei Bogdan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C.N.I. „Traian Lalescu”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Nistor Mircea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10,00</w:t>
            </w:r>
          </w:p>
        </w:tc>
      </w:tr>
      <w:tr w:rsidR="005A59E4" w:rsidRPr="004A0FC3">
        <w:trPr>
          <w:trHeight w:val="51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Iancu Ş.M. Georgiana-Miltiana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Economic „Emanuil Gojdu”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Perpegel Maria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9,00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22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Paşca M. Rafael-Alexandru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4,75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7,25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23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Petreanu P. F. Radu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1,75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6,75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24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Sălăşan C.C. Maria-Magdalena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Col. Tehnic „Matei Corvin”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Kofity Magdalena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3,00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5,75</w:t>
            </w:r>
          </w:p>
        </w:tc>
      </w:tr>
      <w:tr w:rsidR="005A59E4" w:rsidRPr="004A0FC3">
        <w:trPr>
          <w:trHeight w:val="300"/>
        </w:trPr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center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25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8E046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ro-RO"/>
              </w:rPr>
              <w:t>Marinescu D. Iulian-Alexandru</w:t>
            </w:r>
          </w:p>
        </w:tc>
        <w:tc>
          <w:tcPr>
            <w:tcW w:w="3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5A777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C. N. „Iancu de Hunedoara” Hunedoara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EB0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VI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9E4" w:rsidRPr="003665BE" w:rsidRDefault="005A59E4" w:rsidP="0004499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</w:pPr>
            <w:r w:rsidRPr="003665BE">
              <w:rPr>
                <w:rFonts w:ascii="Times New Roman" w:hAnsi="Times New Roman" w:cs="Times New Roman"/>
                <w:color w:val="000000"/>
                <w:sz w:val="20"/>
                <w:szCs w:val="20"/>
                <w:lang w:val="ro-RO"/>
              </w:rPr>
              <w:t>Lazăr Daniel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1,50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A59E4" w:rsidRPr="003665BE" w:rsidRDefault="005A59E4" w:rsidP="008E0460">
            <w:pPr>
              <w:spacing w:after="0" w:line="240" w:lineRule="auto"/>
              <w:jc w:val="right"/>
              <w:rPr>
                <w:color w:val="000000"/>
                <w:lang w:val="ro-RO"/>
              </w:rPr>
            </w:pPr>
            <w:r w:rsidRPr="003665BE">
              <w:rPr>
                <w:color w:val="000000"/>
                <w:lang w:val="ro-RO"/>
              </w:rPr>
              <w:t>5,50</w:t>
            </w:r>
          </w:p>
        </w:tc>
      </w:tr>
    </w:tbl>
    <w:p w:rsidR="005A59E4" w:rsidRDefault="005A59E4" w:rsidP="008E0460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5A59E4" w:rsidRDefault="005A59E4" w:rsidP="008E0460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Preşedinte,</w:t>
      </w:r>
    </w:p>
    <w:p w:rsidR="005A59E4" w:rsidRDefault="005A59E4" w:rsidP="00036DC1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Prof. Pârvu Anişor</w:t>
      </w:r>
    </w:p>
    <w:p w:rsidR="005A59E4" w:rsidRDefault="005A59E4" w:rsidP="00036DC1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5A59E4" w:rsidRDefault="005A59E4" w:rsidP="008E0460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Vicepreşedinte,</w:t>
      </w:r>
    </w:p>
    <w:p w:rsidR="005A59E4" w:rsidRPr="003665BE" w:rsidRDefault="005A59E4" w:rsidP="008E0460">
      <w:pPr>
        <w:spacing w:after="120"/>
        <w:ind w:left="-9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Prof. Perpegel Maria</w:t>
      </w:r>
    </w:p>
    <w:sectPr w:rsidR="005A59E4" w:rsidRPr="003665BE" w:rsidSect="005A7773">
      <w:pgSz w:w="15840" w:h="12240" w:orient="landscape"/>
      <w:pgMar w:top="810" w:right="630" w:bottom="126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59E4" w:rsidRDefault="005A59E4" w:rsidP="008E0460">
      <w:pPr>
        <w:spacing w:after="0" w:line="240" w:lineRule="auto"/>
      </w:pPr>
      <w:r>
        <w:separator/>
      </w:r>
    </w:p>
  </w:endnote>
  <w:endnote w:type="continuationSeparator" w:id="0">
    <w:p w:rsidR="005A59E4" w:rsidRDefault="005A59E4" w:rsidP="008E0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59E4" w:rsidRDefault="005A59E4" w:rsidP="008E0460">
      <w:pPr>
        <w:spacing w:after="0" w:line="240" w:lineRule="auto"/>
      </w:pPr>
      <w:r>
        <w:separator/>
      </w:r>
    </w:p>
  </w:footnote>
  <w:footnote w:type="continuationSeparator" w:id="0">
    <w:p w:rsidR="005A59E4" w:rsidRDefault="005A59E4" w:rsidP="008E04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0460"/>
    <w:rsid w:val="00036DC1"/>
    <w:rsid w:val="0004499A"/>
    <w:rsid w:val="0023791F"/>
    <w:rsid w:val="003665BE"/>
    <w:rsid w:val="004A0FC3"/>
    <w:rsid w:val="005A59E4"/>
    <w:rsid w:val="005A7773"/>
    <w:rsid w:val="005E38E6"/>
    <w:rsid w:val="007563EA"/>
    <w:rsid w:val="008E0460"/>
    <w:rsid w:val="009F48C3"/>
    <w:rsid w:val="00A830D7"/>
    <w:rsid w:val="00B05984"/>
    <w:rsid w:val="00EB0304"/>
    <w:rsid w:val="00F734B5"/>
    <w:rsid w:val="00FC0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0D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E04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0460"/>
  </w:style>
  <w:style w:type="paragraph" w:styleId="Footer">
    <w:name w:val="footer"/>
    <w:basedOn w:val="Normal"/>
    <w:link w:val="FooterChar"/>
    <w:uiPriority w:val="99"/>
    <w:semiHidden/>
    <w:rsid w:val="008E04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04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84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1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2</Pages>
  <Words>430</Words>
  <Characters>2454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flavia</dc:creator>
  <cp:keywords/>
  <dc:description/>
  <cp:lastModifiedBy>Admin</cp:lastModifiedBy>
  <cp:revision>9</cp:revision>
  <dcterms:created xsi:type="dcterms:W3CDTF">2015-01-24T13:20:00Z</dcterms:created>
  <dcterms:modified xsi:type="dcterms:W3CDTF">2015-01-24T14:41:00Z</dcterms:modified>
</cp:coreProperties>
</file>